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BF5" w:rsidRPr="0056341F" w:rsidRDefault="00250BF5" w:rsidP="00632D5E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250BF5" w:rsidRPr="0056341F" w:rsidRDefault="00250BF5" w:rsidP="00632D5E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250BF5" w:rsidRPr="0056341F" w:rsidRDefault="00250BF5" w:rsidP="00632D5E">
      <w:pPr>
        <w:jc w:val="center"/>
        <w:rPr>
          <w:rFonts w:ascii="Arial" w:hAnsi="Arial" w:cs="Arial"/>
          <w:b/>
        </w:rPr>
      </w:pPr>
    </w:p>
    <w:p w:rsidR="00250BF5" w:rsidRDefault="00250BF5" w:rsidP="00632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Associacão Jovens do Futuro.</w:t>
      </w:r>
    </w:p>
    <w:p w:rsidR="00250BF5" w:rsidRDefault="00250BF5" w:rsidP="00632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05.962.559.0001-87.</w:t>
      </w:r>
    </w:p>
    <w:p w:rsidR="00250BF5" w:rsidRDefault="00250BF5" w:rsidP="00632D5E">
      <w:pPr>
        <w:spacing w:line="360" w:lineRule="auto"/>
        <w:rPr>
          <w:rFonts w:ascii="Arial" w:hAnsi="Arial" w:cs="Arial"/>
          <w:b/>
        </w:rPr>
      </w:pPr>
    </w:p>
    <w:p w:rsidR="00250BF5" w:rsidRDefault="00250BF5" w:rsidP="00632D5E">
      <w:pPr>
        <w:spacing w:line="360" w:lineRule="auto"/>
        <w:rPr>
          <w:rFonts w:ascii="Arial" w:hAnsi="Arial" w:cs="Arial"/>
          <w:b/>
          <w:u w:val="single"/>
        </w:rPr>
      </w:pPr>
      <w:r w:rsidRPr="0056341F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DIRETORIA</w:t>
      </w:r>
    </w:p>
    <w:p w:rsidR="00250BF5" w:rsidRPr="0056341F" w:rsidRDefault="00250BF5" w:rsidP="00632D5E">
      <w:pPr>
        <w:spacing w:line="360" w:lineRule="auto"/>
        <w:rPr>
          <w:rFonts w:ascii="Arial" w:hAnsi="Arial" w:cs="Arial"/>
          <w:b/>
          <w:u w:val="single"/>
        </w:rPr>
      </w:pP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 Presidente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Vera Lúcia Lopes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7.230.214.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</w:t>
      </w:r>
      <w:r>
        <w:rPr>
          <w:rFonts w:ascii="Arial" w:hAnsi="Arial" w:cs="Arial"/>
          <w:sz w:val="20"/>
          <w:szCs w:val="20"/>
        </w:rPr>
        <w:t xml:space="preserve">  926.138.028-04</w:t>
      </w:r>
      <w:r w:rsidRPr="00D444FB">
        <w:rPr>
          <w:rFonts w:ascii="Arial" w:hAnsi="Arial" w:cs="Arial"/>
          <w:sz w:val="20"/>
          <w:szCs w:val="20"/>
        </w:rPr>
        <w:t>: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Tupi Paulista.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18/05/1953.</w:t>
      </w:r>
    </w:p>
    <w:p w:rsidR="00250BF5" w:rsidRPr="00632D5E" w:rsidRDefault="00250BF5" w:rsidP="00632D5E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Endereço : Rua Luiz Augusto de Campos, 115.- </w:t>
      </w:r>
      <w:r w:rsidRPr="00632D5E">
        <w:rPr>
          <w:rFonts w:ascii="Arial" w:hAnsi="Arial" w:cs="Arial"/>
          <w:sz w:val="20"/>
          <w:szCs w:val="20"/>
          <w:lang w:val="en-US"/>
        </w:rPr>
        <w:t>A - CEP. 04052-060.</w:t>
      </w:r>
    </w:p>
    <w:p w:rsidR="00250BF5" w:rsidRPr="00E72B7D" w:rsidRDefault="00250BF5" w:rsidP="00632D5E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E72B7D">
        <w:rPr>
          <w:rFonts w:ascii="Arial" w:hAnsi="Arial" w:cs="Arial"/>
          <w:sz w:val="20"/>
          <w:szCs w:val="20"/>
          <w:lang w:val="en-US"/>
        </w:rPr>
        <w:t>E.mail: ajovensdofuturo@gmail.com.</w:t>
      </w:r>
    </w:p>
    <w:p w:rsidR="00250BF5" w:rsidRPr="00E72B7D" w:rsidRDefault="00250BF5" w:rsidP="00632D5E">
      <w:pPr>
        <w:spacing w:line="360" w:lineRule="auto"/>
        <w:rPr>
          <w:rFonts w:ascii="Arial" w:hAnsi="Arial" w:cs="Arial"/>
          <w:b/>
          <w:lang w:val="en-US"/>
        </w:rPr>
      </w:pP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Vice Presidente.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Kelly Cristiane Alves Alarcon. 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22.790.683-4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176.325.148-99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01/08/1973.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Endereço completo</w:t>
      </w:r>
      <w:r w:rsidRPr="00D444FB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Avenida Buenos Aires, 94 Vila Buenos Aires- CEP: 03736-020. </w:t>
      </w:r>
    </w:p>
    <w:p w:rsidR="00250BF5" w:rsidRPr="0090620F" w:rsidRDefault="00250BF5" w:rsidP="00632D5E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90620F">
        <w:rPr>
          <w:rFonts w:ascii="Arial" w:hAnsi="Arial" w:cs="Arial"/>
          <w:sz w:val="20"/>
          <w:szCs w:val="20"/>
          <w:lang w:val="en-US"/>
        </w:rPr>
        <w:t>E.mail:  Kelly.alarcon@yahoo.com.br</w:t>
      </w:r>
    </w:p>
    <w:p w:rsidR="00250BF5" w:rsidRPr="0090620F" w:rsidRDefault="00250BF5" w:rsidP="00632D5E">
      <w:pPr>
        <w:rPr>
          <w:rFonts w:ascii="Arial" w:hAnsi="Arial" w:cs="Arial"/>
          <w:b/>
          <w:lang w:val="en-US"/>
        </w:rPr>
      </w:pPr>
    </w:p>
    <w:p w:rsidR="00250BF5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 1º Secretário.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 w:rsidRPr="00F946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Antonio Carlos Prado José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17.309.940-3.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039.922.658.-38.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Catanduva.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28/02/1964.</w:t>
      </w:r>
    </w:p>
    <w:p w:rsidR="00250BF5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Endereço completo </w:t>
      </w:r>
      <w:r>
        <w:rPr>
          <w:rFonts w:ascii="Arial" w:hAnsi="Arial" w:cs="Arial"/>
          <w:sz w:val="20"/>
          <w:szCs w:val="20"/>
        </w:rPr>
        <w:t xml:space="preserve"> Rua Luiz Augusto de Campos, 115- B – Mirandópolis.</w:t>
      </w:r>
    </w:p>
    <w:p w:rsidR="00250BF5" w:rsidRPr="0090620F" w:rsidRDefault="00250BF5" w:rsidP="00632D5E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90620F">
        <w:rPr>
          <w:rFonts w:ascii="Arial" w:hAnsi="Arial" w:cs="Arial"/>
          <w:sz w:val="20"/>
          <w:szCs w:val="20"/>
          <w:lang w:val="en-US"/>
        </w:rPr>
        <w:t xml:space="preserve">CEP </w:t>
      </w:r>
      <w:r w:rsidRPr="00632D5E">
        <w:rPr>
          <w:rFonts w:ascii="Arial" w:hAnsi="Arial" w:cs="Arial"/>
          <w:sz w:val="20"/>
          <w:szCs w:val="20"/>
          <w:lang w:val="en-US"/>
        </w:rPr>
        <w:t>04052-06</w:t>
      </w:r>
      <w:r>
        <w:rPr>
          <w:rFonts w:ascii="Arial" w:hAnsi="Arial" w:cs="Arial"/>
          <w:sz w:val="20"/>
          <w:szCs w:val="20"/>
          <w:lang w:val="en-US"/>
        </w:rPr>
        <w:t>0.</w:t>
      </w:r>
    </w:p>
    <w:p w:rsidR="00250BF5" w:rsidRPr="008417B6" w:rsidRDefault="00250BF5" w:rsidP="00632D5E">
      <w:pPr>
        <w:spacing w:line="360" w:lineRule="auto"/>
        <w:rPr>
          <w:rFonts w:ascii="Arial" w:hAnsi="Arial" w:cs="Arial"/>
          <w:b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E.mail: </w:t>
      </w:r>
      <w:r w:rsidRPr="008417B6">
        <w:rPr>
          <w:rFonts w:ascii="Arial" w:hAnsi="Arial" w:cs="Arial"/>
          <w:sz w:val="20"/>
          <w:szCs w:val="20"/>
          <w:lang w:val="en-US"/>
        </w:rPr>
        <w:t>acpj.me@gmail.com</w:t>
      </w:r>
    </w:p>
    <w:p w:rsidR="00250BF5" w:rsidRPr="008417B6" w:rsidRDefault="00250BF5" w:rsidP="00632D5E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250BF5" w:rsidRPr="008417B6" w:rsidRDefault="00250BF5" w:rsidP="00632D5E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2º Secretário.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Josefina Ribeiro Clemente.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25.253.927-8.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269.635.298.-7.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Pernambuco.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21/10/1954.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Endereço completo: Rua Salsa Brava nº 45 – Jardim São Martinho – CEP 08081-020 – São Paulo.</w:t>
      </w:r>
    </w:p>
    <w:p w:rsidR="00250BF5" w:rsidRDefault="00250BF5" w:rsidP="00632D5E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632D5E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4" w:history="1">
        <w:r w:rsidRPr="00E2592D">
          <w:rPr>
            <w:rStyle w:val="Hyperlink"/>
            <w:rFonts w:ascii="Arial" w:hAnsi="Arial" w:cs="Arial"/>
            <w:sz w:val="20"/>
            <w:szCs w:val="20"/>
            <w:lang w:val="en-US"/>
          </w:rPr>
          <w:t>ajovensdofuturo@gmail.com</w:t>
        </w:r>
      </w:hyperlink>
    </w:p>
    <w:p w:rsidR="00250BF5" w:rsidRDefault="00250BF5" w:rsidP="00632D5E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250BF5" w:rsidRPr="00632D5E" w:rsidRDefault="00250BF5" w:rsidP="00632D5E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632D5E">
        <w:rPr>
          <w:rFonts w:ascii="Arial" w:hAnsi="Arial" w:cs="Arial"/>
          <w:sz w:val="20"/>
          <w:szCs w:val="20"/>
          <w:lang w:val="en-US"/>
        </w:rPr>
        <w:t>Cargo: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632D5E">
        <w:rPr>
          <w:rFonts w:ascii="Arial" w:hAnsi="Arial" w:cs="Arial"/>
          <w:sz w:val="20"/>
          <w:szCs w:val="20"/>
          <w:lang w:val="en-US"/>
        </w:rPr>
        <w:t>1º Tesoureiro.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Maria Eliza Klein.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400.153.396-9.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024.636.304-04.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Giruá- Santo Ângelo – RS.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18/07/1952.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Endereço completo: alameda Barros, 186 – 18º Andar. Apto. 1801 – Santa Cecília – CEP 01232-000- São Paulo.</w:t>
      </w:r>
    </w:p>
    <w:p w:rsidR="00250BF5" w:rsidRPr="0090620F" w:rsidRDefault="00250BF5" w:rsidP="00632D5E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90620F">
        <w:rPr>
          <w:rFonts w:ascii="Arial" w:hAnsi="Arial" w:cs="Arial"/>
          <w:sz w:val="20"/>
          <w:szCs w:val="20"/>
          <w:lang w:val="en-US"/>
        </w:rPr>
        <w:t>E.mail: mariaeliza.klein@hotmail.com</w:t>
      </w:r>
    </w:p>
    <w:p w:rsidR="00250BF5" w:rsidRPr="0090620F" w:rsidRDefault="00250BF5" w:rsidP="00632D5E">
      <w:pPr>
        <w:rPr>
          <w:rFonts w:ascii="Arial" w:hAnsi="Arial" w:cs="Arial"/>
          <w:b/>
          <w:lang w:val="en-US"/>
        </w:rPr>
      </w:pP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 2º Tesoureiro.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Maria Urcícia das Neves.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9.976.091-5.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033.463.428-83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Dracena.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10/07/1960.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Endereço </w:t>
      </w:r>
      <w:r>
        <w:rPr>
          <w:rFonts w:ascii="Arial" w:hAnsi="Arial" w:cs="Arial"/>
          <w:sz w:val="20"/>
          <w:szCs w:val="20"/>
        </w:rPr>
        <w:t>: Av. Duque de Caxias, 379- Apto. 50 – Campos Elíseos- CEP 01214-100.</w:t>
      </w:r>
    </w:p>
    <w:p w:rsidR="00250BF5" w:rsidRPr="0084155E" w:rsidRDefault="00250BF5" w:rsidP="00632D5E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84155E">
        <w:rPr>
          <w:rFonts w:ascii="Arial" w:hAnsi="Arial" w:cs="Arial"/>
          <w:sz w:val="20"/>
          <w:szCs w:val="20"/>
          <w:lang w:val="en-US"/>
        </w:rPr>
        <w:t>E.mail: neves.cica@gmail.com</w:t>
      </w:r>
    </w:p>
    <w:p w:rsidR="00250BF5" w:rsidRDefault="00250BF5" w:rsidP="004B622C">
      <w:pPr>
        <w:jc w:val="center"/>
        <w:rPr>
          <w:rFonts w:ascii="Arial" w:hAnsi="Arial" w:cs="Arial"/>
          <w:b/>
          <w:sz w:val="28"/>
          <w:szCs w:val="28"/>
        </w:rPr>
      </w:pPr>
    </w:p>
    <w:p w:rsidR="00250BF5" w:rsidRDefault="00250BF5" w:rsidP="004B622C">
      <w:pPr>
        <w:jc w:val="center"/>
        <w:rPr>
          <w:rFonts w:ascii="Arial" w:hAnsi="Arial" w:cs="Arial"/>
          <w:b/>
          <w:sz w:val="28"/>
          <w:szCs w:val="28"/>
        </w:rPr>
      </w:pPr>
    </w:p>
    <w:p w:rsidR="00250BF5" w:rsidRDefault="00250BF5" w:rsidP="004B622C">
      <w:pPr>
        <w:jc w:val="center"/>
        <w:rPr>
          <w:rFonts w:ascii="Arial" w:hAnsi="Arial" w:cs="Arial"/>
          <w:b/>
          <w:sz w:val="28"/>
          <w:szCs w:val="28"/>
        </w:rPr>
      </w:pPr>
    </w:p>
    <w:p w:rsidR="00250BF5" w:rsidRDefault="00250BF5" w:rsidP="004B622C">
      <w:pPr>
        <w:jc w:val="center"/>
        <w:rPr>
          <w:rFonts w:ascii="Arial" w:hAnsi="Arial" w:cs="Arial"/>
          <w:b/>
          <w:sz w:val="28"/>
          <w:szCs w:val="28"/>
        </w:rPr>
      </w:pPr>
    </w:p>
    <w:p w:rsidR="00250BF5" w:rsidRDefault="00250BF5" w:rsidP="004B622C">
      <w:pPr>
        <w:jc w:val="center"/>
        <w:rPr>
          <w:rFonts w:ascii="Arial" w:hAnsi="Arial" w:cs="Arial"/>
          <w:b/>
          <w:sz w:val="28"/>
          <w:szCs w:val="28"/>
        </w:rPr>
      </w:pPr>
    </w:p>
    <w:p w:rsidR="00250BF5" w:rsidRDefault="00250BF5" w:rsidP="004B622C">
      <w:pPr>
        <w:jc w:val="center"/>
        <w:rPr>
          <w:rFonts w:ascii="Arial" w:hAnsi="Arial" w:cs="Arial"/>
          <w:b/>
          <w:sz w:val="28"/>
          <w:szCs w:val="28"/>
        </w:rPr>
      </w:pPr>
    </w:p>
    <w:p w:rsidR="00250BF5" w:rsidRDefault="00250BF5" w:rsidP="004B622C">
      <w:pPr>
        <w:jc w:val="center"/>
        <w:rPr>
          <w:rFonts w:ascii="Arial" w:hAnsi="Arial" w:cs="Arial"/>
          <w:b/>
          <w:sz w:val="28"/>
          <w:szCs w:val="28"/>
        </w:rPr>
      </w:pPr>
    </w:p>
    <w:p w:rsidR="00250BF5" w:rsidRDefault="00250BF5" w:rsidP="004B622C">
      <w:pPr>
        <w:jc w:val="center"/>
        <w:rPr>
          <w:rFonts w:ascii="Arial" w:hAnsi="Arial" w:cs="Arial"/>
          <w:b/>
          <w:sz w:val="28"/>
          <w:szCs w:val="28"/>
        </w:rPr>
      </w:pPr>
    </w:p>
    <w:p w:rsidR="00250BF5" w:rsidRDefault="00250BF5" w:rsidP="004B622C">
      <w:pPr>
        <w:jc w:val="center"/>
        <w:rPr>
          <w:rFonts w:ascii="Arial" w:hAnsi="Arial" w:cs="Arial"/>
          <w:b/>
          <w:sz w:val="28"/>
          <w:szCs w:val="28"/>
        </w:rPr>
      </w:pPr>
    </w:p>
    <w:p w:rsidR="00250BF5" w:rsidRDefault="00250BF5" w:rsidP="004B622C">
      <w:pPr>
        <w:jc w:val="center"/>
        <w:rPr>
          <w:rFonts w:ascii="Arial" w:hAnsi="Arial" w:cs="Arial"/>
          <w:b/>
          <w:sz w:val="28"/>
          <w:szCs w:val="28"/>
        </w:rPr>
      </w:pPr>
    </w:p>
    <w:p w:rsidR="00250BF5" w:rsidRPr="0056341F" w:rsidRDefault="00250BF5" w:rsidP="004B622C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250BF5" w:rsidRPr="0056341F" w:rsidRDefault="00250BF5" w:rsidP="004B622C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250BF5" w:rsidRPr="0056341F" w:rsidRDefault="00250BF5" w:rsidP="004B622C">
      <w:pPr>
        <w:jc w:val="center"/>
        <w:rPr>
          <w:rFonts w:ascii="Arial" w:hAnsi="Arial" w:cs="Arial"/>
          <w:b/>
        </w:rPr>
      </w:pPr>
    </w:p>
    <w:p w:rsidR="00250BF5" w:rsidRDefault="00250BF5" w:rsidP="004B6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Associacão Jovens do Futuro.</w:t>
      </w:r>
    </w:p>
    <w:p w:rsidR="00250BF5" w:rsidRDefault="00250BF5" w:rsidP="004B6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05.962.559.0001-87.</w:t>
      </w:r>
    </w:p>
    <w:p w:rsidR="00250BF5" w:rsidRDefault="00250BF5" w:rsidP="004B622C">
      <w:pPr>
        <w:spacing w:line="360" w:lineRule="auto"/>
        <w:rPr>
          <w:rFonts w:ascii="Arial" w:hAnsi="Arial" w:cs="Arial"/>
          <w:b/>
        </w:rPr>
      </w:pPr>
    </w:p>
    <w:p w:rsidR="00250BF5" w:rsidRDefault="00250BF5" w:rsidP="004B622C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FISCAL</w:t>
      </w:r>
    </w:p>
    <w:p w:rsidR="00250BF5" w:rsidRPr="0084155E" w:rsidRDefault="00250BF5" w:rsidP="00632D5E">
      <w:pPr>
        <w:rPr>
          <w:rFonts w:ascii="Arial" w:hAnsi="Arial" w:cs="Arial"/>
          <w:lang w:val="en-US"/>
        </w:rPr>
      </w:pPr>
    </w:p>
    <w:p w:rsidR="00250BF5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1º Conselheiro.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</w:t>
      </w:r>
      <w:r w:rsidRPr="00841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Cássia Regina Prado José.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20.149.714.-1.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085.447.018-25.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Dracena.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08/10/1965.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Endereço completo; Rua Monsenhor Manoel Vicente,  109 – Vila Mariana – CEP 04120-000.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sitiolaranjeiras@gmail.com</w:t>
      </w:r>
    </w:p>
    <w:p w:rsidR="00250BF5" w:rsidRDefault="00250BF5" w:rsidP="00632D5E">
      <w:pPr>
        <w:rPr>
          <w:rFonts w:ascii="Arial" w:hAnsi="Arial" w:cs="Arial"/>
          <w:b/>
        </w:rPr>
      </w:pP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2º Conselheiro.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 w:rsidRPr="0060011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Maria Sueli Ignácio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16.633.592.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106.987.978-92.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Jundiaí – SP.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Endereço </w:t>
      </w:r>
      <w:r>
        <w:rPr>
          <w:rFonts w:ascii="Arial" w:hAnsi="Arial" w:cs="Arial"/>
          <w:sz w:val="20"/>
          <w:szCs w:val="20"/>
        </w:rPr>
        <w:t>Rua Recanto , 183 – Vila palmares – CEP 02728-100.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ajovensdofuturo@gmail.com</w:t>
      </w:r>
    </w:p>
    <w:p w:rsidR="00250BF5" w:rsidRDefault="00250BF5" w:rsidP="00632D5E">
      <w:pPr>
        <w:rPr>
          <w:rFonts w:ascii="Arial" w:hAnsi="Arial" w:cs="Arial"/>
          <w:b/>
        </w:rPr>
      </w:pP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3º Conselheiro.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Odete Moralez.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3.399.100-5.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043.901.308-97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23/07/2014.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 xml:space="preserve">Endereço completo </w:t>
      </w:r>
      <w:r>
        <w:rPr>
          <w:rFonts w:ascii="Arial" w:hAnsi="Arial" w:cs="Arial"/>
          <w:sz w:val="20"/>
          <w:szCs w:val="20"/>
        </w:rPr>
        <w:t>Rua Savinha, 74 – Vila Moinho Velho – CEP 04283-030 – São Paulo.</w:t>
      </w:r>
    </w:p>
    <w:p w:rsidR="00250BF5" w:rsidRPr="00D444FB" w:rsidRDefault="00250BF5" w:rsidP="00632D5E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ajovens dofuturo@gmail.com</w:t>
      </w:r>
    </w:p>
    <w:p w:rsidR="00250BF5" w:rsidRDefault="00250BF5"/>
    <w:sectPr w:rsidR="00250BF5" w:rsidSect="003020FD">
      <w:pgSz w:w="11906" w:h="16838"/>
      <w:pgMar w:top="1417" w:right="1701" w:bottom="1417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2D5E"/>
    <w:rsid w:val="00083C1A"/>
    <w:rsid w:val="00250BF5"/>
    <w:rsid w:val="003020FD"/>
    <w:rsid w:val="003E76C7"/>
    <w:rsid w:val="0048198D"/>
    <w:rsid w:val="0049307A"/>
    <w:rsid w:val="004B06F9"/>
    <w:rsid w:val="004B622C"/>
    <w:rsid w:val="0056341F"/>
    <w:rsid w:val="00600111"/>
    <w:rsid w:val="00632D5E"/>
    <w:rsid w:val="00633DC6"/>
    <w:rsid w:val="006A2CBE"/>
    <w:rsid w:val="00834AE0"/>
    <w:rsid w:val="0084155E"/>
    <w:rsid w:val="008417B6"/>
    <w:rsid w:val="00851CA4"/>
    <w:rsid w:val="008552F9"/>
    <w:rsid w:val="00880525"/>
    <w:rsid w:val="008B2635"/>
    <w:rsid w:val="0090620F"/>
    <w:rsid w:val="009A5AB9"/>
    <w:rsid w:val="009F5461"/>
    <w:rsid w:val="00D444FB"/>
    <w:rsid w:val="00E2592D"/>
    <w:rsid w:val="00E72B7D"/>
    <w:rsid w:val="00F94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D5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33DC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jovensdofuturo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3</Pages>
  <Words>481</Words>
  <Characters>2602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d534795</cp:lastModifiedBy>
  <cp:revision>13</cp:revision>
  <dcterms:created xsi:type="dcterms:W3CDTF">2014-11-21T14:44:00Z</dcterms:created>
  <dcterms:modified xsi:type="dcterms:W3CDTF">2014-12-15T15:24:00Z</dcterms:modified>
</cp:coreProperties>
</file>